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8D5" w:rsidRDefault="007548D5" w:rsidP="00754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LEGH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7548D5" w:rsidRDefault="007548D5" w:rsidP="00754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48D5" w:rsidRDefault="007548D5" w:rsidP="00754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48D5" w:rsidRDefault="007548D5" w:rsidP="00754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Westminster into</w:t>
      </w:r>
    </w:p>
    <w:p w:rsidR="007548D5" w:rsidRDefault="007548D5" w:rsidP="00754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Sir Philip Darcy(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7548D5" w:rsidRDefault="007548D5" w:rsidP="00754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21-354)</w:t>
      </w:r>
    </w:p>
    <w:p w:rsidR="007548D5" w:rsidRDefault="007548D5" w:rsidP="00754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48D5" w:rsidRDefault="007548D5" w:rsidP="00754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548D5" w:rsidRDefault="007548D5" w:rsidP="00754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2016</w:t>
      </w:r>
      <w:bookmarkStart w:id="0" w:name="_GoBack"/>
      <w:bookmarkEnd w:id="0"/>
    </w:p>
    <w:sectPr w:rsidR="006B2F86" w:rsidRPr="007548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8D5" w:rsidRDefault="007548D5" w:rsidP="00E71FC3">
      <w:pPr>
        <w:spacing w:after="0" w:line="240" w:lineRule="auto"/>
      </w:pPr>
      <w:r>
        <w:separator/>
      </w:r>
    </w:p>
  </w:endnote>
  <w:endnote w:type="continuationSeparator" w:id="0">
    <w:p w:rsidR="007548D5" w:rsidRDefault="007548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8D5" w:rsidRDefault="007548D5" w:rsidP="00E71FC3">
      <w:pPr>
        <w:spacing w:after="0" w:line="240" w:lineRule="auto"/>
      </w:pPr>
      <w:r>
        <w:separator/>
      </w:r>
    </w:p>
  </w:footnote>
  <w:footnote w:type="continuationSeparator" w:id="0">
    <w:p w:rsidR="007548D5" w:rsidRDefault="007548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D5"/>
    <w:rsid w:val="007548D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71B61"/>
  <w15:chartTrackingRefBased/>
  <w15:docId w15:val="{81CA3025-C2CA-4CCC-897B-497743329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2016-04-09T20:22:00Z</dcterms:created>
  <dcterms:modified xsi:type="dcterms:W3CDTF">2016-04-09T20:23:00Z</dcterms:modified>
</cp:coreProperties>
</file>